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41AA2" w14:textId="77777777" w:rsidR="0071359D" w:rsidRDefault="0071359D" w:rsidP="0071359D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#SP-92E</w:t>
      </w:r>
      <w:r>
        <w:rPr>
          <w:rFonts w:cs="Arial"/>
          <w:b/>
          <w:sz w:val="24"/>
        </w:rPr>
        <w:tab/>
        <w:t>SP-210282</w:t>
      </w:r>
    </w:p>
    <w:p w14:paraId="104C4B1A" w14:textId="77777777" w:rsidR="0071359D" w:rsidRDefault="0071359D" w:rsidP="0071359D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15 - 21 June 2021, Electronic meeting</w:t>
      </w:r>
    </w:p>
    <w:p w14:paraId="37C64B28" w14:textId="54CE7ADD" w:rsidR="0071359D" w:rsidRPr="0071359D" w:rsidRDefault="0071359D" w:rsidP="0071359D">
      <w:pPr>
        <w:tabs>
          <w:tab w:val="right" w:pos="9638"/>
        </w:tabs>
        <w:rPr>
          <w:rFonts w:cs="Arial"/>
          <w:b/>
          <w:sz w:val="24"/>
        </w:rPr>
      </w:pPr>
    </w:p>
    <w:p w14:paraId="5F89C669" w14:textId="77777777" w:rsidR="0071359D" w:rsidRDefault="0071359D" w:rsidP="0071359D"/>
    <w:p w14:paraId="2E61143D" w14:textId="4D3E0670" w:rsidR="0071359D" w:rsidRDefault="0071359D" w:rsidP="0071359D"/>
    <w:p w14:paraId="41BF7BED" w14:textId="212F4B1B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5B5CF053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3AF83E9E" w:rsidR="00A74A54" w:rsidRPr="00A77C2F" w:rsidRDefault="009D3F05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 xml:space="preserve">LS reply </w:t>
                </w:r>
                <w:r w:rsidR="00D66440">
                  <w:rPr>
                    <w:rFonts w:cs="Arial"/>
                    <w:bCs/>
                  </w:rPr>
                  <w:t xml:space="preserve">to </w:t>
                </w:r>
                <w:r>
                  <w:rPr>
                    <w:rFonts w:cs="Arial"/>
                    <w:bCs/>
                  </w:rPr>
                  <w:t>3GPP SA5</w:t>
                </w:r>
                <w:r w:rsidRPr="006938D4">
                  <w:rPr>
                    <w:rFonts w:cs="Arial"/>
                    <w:bCs/>
                  </w:rPr>
                  <w:t xml:space="preserve"> on Network Slice EE KPIs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7F7829BA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</w:t>
            </w:r>
            <w:r w:rsidR="00BD2BB2">
              <w:rPr>
                <w:lang w:eastAsia="ja-JP"/>
              </w:rPr>
              <w:t>6</w:t>
            </w:r>
            <w:r w:rsidR="00F43D84">
              <w:rPr>
                <w:lang w:eastAsia="ja-JP"/>
              </w:rPr>
              <w:t>_121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1-04-14T23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559D0DDC" w:rsidR="00096622" w:rsidRPr="00A77C2F" w:rsidRDefault="0071359D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14/04/2021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3BE6D8C4" w:rsidR="00096622" w:rsidRPr="00A77C2F" w:rsidRDefault="005E2FDF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BlueJeans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2FEDD4A9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D2615B">
              <w:rPr>
                <w:rFonts w:eastAsia="MS Mincho"/>
                <w:lang w:eastAsia="ja-JP"/>
              </w:rPr>
              <w:t>1</w:t>
            </w:r>
            <w:r w:rsidR="00EE404B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1-04-14T23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0867E539" w:rsidR="0058060A" w:rsidRPr="00A77C2F" w:rsidRDefault="0071359D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14/04/2021</w:t>
                </w:r>
              </w:p>
            </w:sdtContent>
          </w:sdt>
        </w:tc>
        <w:tc>
          <w:tcPr>
            <w:tcW w:w="3008" w:type="dxa"/>
          </w:tcPr>
          <w:p w14:paraId="2E9352E3" w14:textId="63267A58" w:rsidR="0058060A" w:rsidRPr="00A77C2F" w:rsidRDefault="009D3F05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4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71359D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5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56305CDB" w:rsidR="00681264" w:rsidRDefault="004E3FA1" w:rsidP="00681264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681264">
              <w:rPr>
                <w:rFonts w:eastAsia="MS Mincho"/>
                <w:lang w:eastAsia="ja-JP"/>
              </w:rPr>
              <w:t>3GPP SA5</w:t>
            </w:r>
          </w:p>
          <w:p w14:paraId="18672410" w14:textId="5AED9EFB" w:rsidR="009D3F05" w:rsidRPr="00A77C2F" w:rsidRDefault="009D3F05" w:rsidP="0068126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CC: 3GPP SA</w:t>
            </w:r>
          </w:p>
          <w:p w14:paraId="07DB7ABE" w14:textId="30873A67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74A3507E" w14:textId="77777777" w:rsidR="00C83D15" w:rsidRDefault="00C83D15" w:rsidP="00C83D15">
      <w:pPr>
        <w:spacing w:after="60"/>
        <w:rPr>
          <w:lang w:eastAsia="en-US"/>
        </w:rPr>
      </w:pPr>
      <w:bookmarkStart w:id="0" w:name="_Hlk8222610"/>
      <w:r>
        <w:rPr>
          <w:lang w:eastAsia="en-US"/>
        </w:rPr>
        <w:t>GSMA 5GJA would like to thank 3GPP SA5 for their "LS on Network Slice EE KPIs" and "S5-206370: Rel-17 CR TS 28.554 Add EE KPI for network slice types". GSMA 5GJA has considered the latest update on Energy efficiency KPI provided by 3GPP SA5 and in 5GJA#16 approved a CR that updates Energy efficiency attribute in NG.116 clause 3.4.7 according to the 3GPP TS 28.554.</w:t>
      </w:r>
    </w:p>
    <w:p w14:paraId="5716546D" w14:textId="167929F6" w:rsidR="009D3F05" w:rsidRDefault="00C83D15" w:rsidP="00C83D15">
      <w:pPr>
        <w:spacing w:after="60"/>
        <w:rPr>
          <w:lang w:eastAsia="en-US"/>
        </w:rPr>
      </w:pPr>
      <w:r>
        <w:rPr>
          <w:lang w:eastAsia="en-US"/>
        </w:rPr>
        <w:t>GSMA 5GJA would like to inform 3GPP SA5 that once the change is approved by the plenary, it will be published in NG.116 v5.0 in May</w:t>
      </w:r>
      <w:r w:rsidR="00EE3EB5">
        <w:rPr>
          <w:lang w:eastAsia="en-US"/>
        </w:rPr>
        <w:t xml:space="preserve"> 2021</w:t>
      </w:r>
      <w:r>
        <w:rPr>
          <w:lang w:eastAsia="en-US"/>
        </w:rPr>
        <w:t>.</w:t>
      </w:r>
    </w:p>
    <w:p w14:paraId="4F7D5A0E" w14:textId="77777777" w:rsidR="00C83D15" w:rsidRDefault="00C83D15" w:rsidP="00C83D15">
      <w:pPr>
        <w:spacing w:after="60"/>
        <w:rPr>
          <w:rFonts w:cs="Arial"/>
        </w:rPr>
      </w:pPr>
    </w:p>
    <w:bookmarkEnd w:id="0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33601875" w:rsidR="00AD4C77" w:rsidRDefault="00354608" w:rsidP="00AD4C77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</w:t>
      </w:r>
      <w:r w:rsidR="00681264">
        <w:rPr>
          <w:lang w:eastAsia="en-US" w:bidi="bn-BD"/>
        </w:rPr>
        <w:t>SA5 to take</w:t>
      </w:r>
      <w:r w:rsidRPr="00742DCC">
        <w:rPr>
          <w:lang w:eastAsia="en-US" w:bidi="bn-BD"/>
        </w:rPr>
        <w:t xml:space="preserve"> this information into account</w:t>
      </w:r>
      <w:r>
        <w:rPr>
          <w:lang w:eastAsia="en-US" w:bidi="bn-BD"/>
        </w:rPr>
        <w:t xml:space="preserve">. </w:t>
      </w:r>
    </w:p>
    <w:p w14:paraId="09B2DDBA" w14:textId="77777777" w:rsidR="009D3F05" w:rsidRDefault="009D3F05" w:rsidP="00AD4C77">
      <w:pPr>
        <w:pStyle w:val="NormalParagraph"/>
        <w:jc w:val="both"/>
        <w:rPr>
          <w:rFonts w:eastAsia="MS Mincho"/>
          <w:b/>
          <w:lang w:eastAsia="ja-JP"/>
        </w:rPr>
      </w:pP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0147F72" w14:textId="45C1C597" w:rsidR="00F95480" w:rsidRDefault="00F95480" w:rsidP="00F95480">
      <w:pPr>
        <w:pStyle w:val="NormalParagraph"/>
        <w:rPr>
          <w:rFonts w:eastAsia="MS Mincho"/>
          <w:lang w:eastAsia="ja-JP"/>
        </w:rPr>
      </w:pPr>
      <w:bookmarkStart w:id="1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</w:t>
      </w:r>
      <w:r w:rsidR="009D3F05">
        <w:rPr>
          <w:rFonts w:eastAsia="MS Mincho"/>
          <w:lang w:eastAsia="ja-JP"/>
        </w:rPr>
        <w:t>7</w:t>
      </w:r>
      <w:r w:rsidRPr="00A77C2F">
        <w:rPr>
          <w:rFonts w:eastAsia="MS Mincho"/>
          <w:lang w:eastAsia="ja-JP"/>
        </w:rPr>
        <w:tab/>
      </w:r>
      <w:r w:rsidR="009D3F05">
        <w:rPr>
          <w:rFonts w:eastAsia="MS Mincho"/>
          <w:lang w:eastAsia="ja-JP"/>
        </w:rPr>
        <w:t>8</w:t>
      </w:r>
      <w:r w:rsidR="00D2615B">
        <w:rPr>
          <w:rFonts w:eastAsia="MS Mincho"/>
          <w:lang w:eastAsia="ja-JP"/>
        </w:rPr>
        <w:t xml:space="preserve"> </w:t>
      </w:r>
      <w:r w:rsidR="009D3F05">
        <w:rPr>
          <w:rFonts w:eastAsia="MS Mincho"/>
          <w:lang w:eastAsia="ja-JP"/>
        </w:rPr>
        <w:t>July</w:t>
      </w:r>
      <w:r w:rsidR="00052724">
        <w:rPr>
          <w:rFonts w:eastAsia="MS Mincho"/>
          <w:lang w:eastAsia="ja-JP"/>
        </w:rPr>
        <w:t xml:space="preserve"> 2021</w:t>
      </w:r>
      <w:r w:rsidR="009D3F05">
        <w:rPr>
          <w:rFonts w:eastAsia="MS Mincho"/>
          <w:lang w:eastAsia="ja-JP"/>
        </w:rPr>
        <w:tab/>
      </w:r>
    </w:p>
    <w:p w14:paraId="15D88F44" w14:textId="11C821B5" w:rsidR="009D3F05" w:rsidRDefault="009D3F05" w:rsidP="009D3F05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18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13 October 2021</w:t>
      </w:r>
      <w:r>
        <w:rPr>
          <w:rFonts w:eastAsia="MS Mincho"/>
          <w:lang w:eastAsia="ja-JP"/>
        </w:rPr>
        <w:tab/>
      </w:r>
    </w:p>
    <w:p w14:paraId="029E8171" w14:textId="77777777" w:rsidR="009D3F05" w:rsidRDefault="009D3F05" w:rsidP="00F95480">
      <w:pPr>
        <w:pStyle w:val="NormalParagraph"/>
        <w:rPr>
          <w:rFonts w:eastAsia="MS Mincho"/>
          <w:lang w:eastAsia="ja-JP"/>
        </w:rPr>
      </w:pP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1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4BF72" w14:textId="77777777" w:rsidR="0044327C" w:rsidRDefault="0044327C">
      <w:r>
        <w:separator/>
      </w:r>
    </w:p>
    <w:p w14:paraId="41713BA0" w14:textId="77777777" w:rsidR="0044327C" w:rsidRDefault="0044327C"/>
    <w:p w14:paraId="30094058" w14:textId="77777777" w:rsidR="0044327C" w:rsidRDefault="0044327C"/>
    <w:p w14:paraId="6DF633ED" w14:textId="77777777" w:rsidR="0044327C" w:rsidRDefault="0044327C"/>
    <w:p w14:paraId="193301A3" w14:textId="77777777" w:rsidR="0044327C" w:rsidRDefault="0044327C"/>
    <w:p w14:paraId="54D28B7A" w14:textId="77777777" w:rsidR="0044327C" w:rsidRDefault="0044327C"/>
    <w:p w14:paraId="2C3DA92E" w14:textId="77777777" w:rsidR="0044327C" w:rsidRDefault="0044327C"/>
    <w:p w14:paraId="549005BA" w14:textId="77777777" w:rsidR="0044327C" w:rsidRDefault="0044327C"/>
    <w:p w14:paraId="34389D5E" w14:textId="77777777" w:rsidR="0044327C" w:rsidRDefault="0044327C"/>
  </w:endnote>
  <w:endnote w:type="continuationSeparator" w:id="0">
    <w:p w14:paraId="615664A7" w14:textId="77777777" w:rsidR="0044327C" w:rsidRDefault="0044327C">
      <w:r>
        <w:continuationSeparator/>
      </w:r>
    </w:p>
    <w:p w14:paraId="4A603B1A" w14:textId="77777777" w:rsidR="0044327C" w:rsidRDefault="0044327C"/>
    <w:p w14:paraId="68C82584" w14:textId="77777777" w:rsidR="0044327C" w:rsidRDefault="0044327C"/>
    <w:p w14:paraId="61542752" w14:textId="77777777" w:rsidR="0044327C" w:rsidRDefault="0044327C"/>
    <w:p w14:paraId="747563FB" w14:textId="77777777" w:rsidR="0044327C" w:rsidRDefault="0044327C"/>
    <w:p w14:paraId="5689834D" w14:textId="77777777" w:rsidR="0044327C" w:rsidRDefault="0044327C"/>
    <w:p w14:paraId="747F0932" w14:textId="77777777" w:rsidR="0044327C" w:rsidRDefault="0044327C"/>
    <w:p w14:paraId="4890B667" w14:textId="77777777" w:rsidR="0044327C" w:rsidRDefault="0044327C"/>
    <w:p w14:paraId="72B27557" w14:textId="77777777" w:rsidR="0044327C" w:rsidRDefault="004432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4C5D5" w14:textId="77777777" w:rsidR="0044327C" w:rsidRDefault="0044327C">
      <w:r>
        <w:separator/>
      </w:r>
    </w:p>
    <w:p w14:paraId="0A3667FB" w14:textId="77777777" w:rsidR="0044327C" w:rsidRDefault="0044327C"/>
    <w:p w14:paraId="643FB55D" w14:textId="77777777" w:rsidR="0044327C" w:rsidRDefault="0044327C"/>
    <w:p w14:paraId="7B1D9EED" w14:textId="77777777" w:rsidR="0044327C" w:rsidRDefault="0044327C"/>
    <w:p w14:paraId="3A66EAC0" w14:textId="77777777" w:rsidR="0044327C" w:rsidRDefault="0044327C"/>
    <w:p w14:paraId="19489CF2" w14:textId="77777777" w:rsidR="0044327C" w:rsidRDefault="0044327C"/>
    <w:p w14:paraId="11B9B78C" w14:textId="77777777" w:rsidR="0044327C" w:rsidRDefault="0044327C"/>
    <w:p w14:paraId="1CC34237" w14:textId="77777777" w:rsidR="0044327C" w:rsidRDefault="0044327C"/>
    <w:p w14:paraId="09CFEEFB" w14:textId="77777777" w:rsidR="0044327C" w:rsidRDefault="0044327C"/>
  </w:footnote>
  <w:footnote w:type="continuationSeparator" w:id="0">
    <w:p w14:paraId="3F223D99" w14:textId="77777777" w:rsidR="0044327C" w:rsidRDefault="0044327C">
      <w:r>
        <w:continuationSeparator/>
      </w:r>
    </w:p>
    <w:p w14:paraId="1FA1F66B" w14:textId="77777777" w:rsidR="0044327C" w:rsidRDefault="0044327C"/>
    <w:p w14:paraId="23772690" w14:textId="77777777" w:rsidR="0044327C" w:rsidRDefault="0044327C"/>
    <w:p w14:paraId="2D0F24ED" w14:textId="77777777" w:rsidR="0044327C" w:rsidRDefault="0044327C"/>
    <w:p w14:paraId="39085DEE" w14:textId="77777777" w:rsidR="0044327C" w:rsidRDefault="0044327C"/>
    <w:p w14:paraId="11085864" w14:textId="77777777" w:rsidR="0044327C" w:rsidRDefault="0044327C"/>
    <w:p w14:paraId="0833C182" w14:textId="77777777" w:rsidR="0044327C" w:rsidRDefault="0044327C"/>
    <w:p w14:paraId="44934F26" w14:textId="77777777" w:rsidR="0044327C" w:rsidRDefault="0044327C"/>
    <w:p w14:paraId="6250441D" w14:textId="77777777" w:rsidR="0044327C" w:rsidRDefault="004432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36F6D67"/>
    <w:multiLevelType w:val="hybridMultilevel"/>
    <w:tmpl w:val="90A44F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E761FE4"/>
    <w:multiLevelType w:val="hybridMultilevel"/>
    <w:tmpl w:val="2E00FD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4"/>
  </w:num>
  <w:num w:numId="8">
    <w:abstractNumId w:val="27"/>
  </w:num>
  <w:num w:numId="9">
    <w:abstractNumId w:val="13"/>
  </w:num>
  <w:num w:numId="10">
    <w:abstractNumId w:val="4"/>
  </w:num>
  <w:num w:numId="11">
    <w:abstractNumId w:val="0"/>
  </w:num>
  <w:num w:numId="12">
    <w:abstractNumId w:val="29"/>
  </w:num>
  <w:num w:numId="13">
    <w:abstractNumId w:val="8"/>
  </w:num>
  <w:num w:numId="14">
    <w:abstractNumId w:val="22"/>
  </w:num>
  <w:num w:numId="15">
    <w:abstractNumId w:val="9"/>
  </w:num>
  <w:num w:numId="16">
    <w:abstractNumId w:val="16"/>
  </w:num>
  <w:num w:numId="17">
    <w:abstractNumId w:val="23"/>
  </w:num>
  <w:num w:numId="18">
    <w:abstractNumId w:val="15"/>
  </w:num>
  <w:num w:numId="19">
    <w:abstractNumId w:val="10"/>
  </w:num>
  <w:num w:numId="20">
    <w:abstractNumId w:val="26"/>
  </w:num>
  <w:num w:numId="21">
    <w:abstractNumId w:val="18"/>
  </w:num>
  <w:num w:numId="22">
    <w:abstractNumId w:val="17"/>
  </w:num>
  <w:num w:numId="23">
    <w:abstractNumId w:val="33"/>
  </w:num>
  <w:num w:numId="24">
    <w:abstractNumId w:val="35"/>
  </w:num>
  <w:num w:numId="25">
    <w:abstractNumId w:val="34"/>
  </w:num>
  <w:num w:numId="26">
    <w:abstractNumId w:val="31"/>
  </w:num>
  <w:num w:numId="27">
    <w:abstractNumId w:val="20"/>
  </w:num>
  <w:num w:numId="28">
    <w:abstractNumId w:val="19"/>
  </w:num>
  <w:num w:numId="29">
    <w:abstractNumId w:val="5"/>
  </w:num>
  <w:num w:numId="30">
    <w:abstractNumId w:val="32"/>
  </w:num>
  <w:num w:numId="31">
    <w:abstractNumId w:val="7"/>
  </w:num>
  <w:num w:numId="32">
    <w:abstractNumId w:val="1"/>
  </w:num>
  <w:num w:numId="33">
    <w:abstractNumId w:val="14"/>
  </w:num>
  <w:num w:numId="34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2C3F"/>
    <w:rsid w:val="0003505E"/>
    <w:rsid w:val="00036FC0"/>
    <w:rsid w:val="00037C58"/>
    <w:rsid w:val="000402BE"/>
    <w:rsid w:val="00045075"/>
    <w:rsid w:val="000460CB"/>
    <w:rsid w:val="00052724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B7DEB"/>
    <w:rsid w:val="000C07CC"/>
    <w:rsid w:val="000C0D1D"/>
    <w:rsid w:val="000C15F2"/>
    <w:rsid w:val="000C408B"/>
    <w:rsid w:val="000D2394"/>
    <w:rsid w:val="000D2BDB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061"/>
    <w:rsid w:val="00124CAE"/>
    <w:rsid w:val="001300AC"/>
    <w:rsid w:val="0013131A"/>
    <w:rsid w:val="00133251"/>
    <w:rsid w:val="00133E60"/>
    <w:rsid w:val="00141CF3"/>
    <w:rsid w:val="0014239B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4C43"/>
    <w:rsid w:val="0020505F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4C2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6D0D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192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85DD2"/>
    <w:rsid w:val="00386A2D"/>
    <w:rsid w:val="00390429"/>
    <w:rsid w:val="00391C81"/>
    <w:rsid w:val="00391FF9"/>
    <w:rsid w:val="00392254"/>
    <w:rsid w:val="0039334D"/>
    <w:rsid w:val="003942AA"/>
    <w:rsid w:val="00397FB9"/>
    <w:rsid w:val="003A0A16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D6CB7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327C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676AA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0B34"/>
    <w:rsid w:val="004C182F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3D5B"/>
    <w:rsid w:val="00515500"/>
    <w:rsid w:val="005200E4"/>
    <w:rsid w:val="00521626"/>
    <w:rsid w:val="00526034"/>
    <w:rsid w:val="00527302"/>
    <w:rsid w:val="0052752C"/>
    <w:rsid w:val="005343AE"/>
    <w:rsid w:val="00535946"/>
    <w:rsid w:val="00535B87"/>
    <w:rsid w:val="00537187"/>
    <w:rsid w:val="00537556"/>
    <w:rsid w:val="00537934"/>
    <w:rsid w:val="00537BE2"/>
    <w:rsid w:val="0054120A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4A9D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4F88"/>
    <w:rsid w:val="005D50D3"/>
    <w:rsid w:val="005D5622"/>
    <w:rsid w:val="005D66FF"/>
    <w:rsid w:val="005D78B8"/>
    <w:rsid w:val="005E059E"/>
    <w:rsid w:val="005E2042"/>
    <w:rsid w:val="005E2FDF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64E"/>
    <w:rsid w:val="00663899"/>
    <w:rsid w:val="00664002"/>
    <w:rsid w:val="006662C4"/>
    <w:rsid w:val="00670B58"/>
    <w:rsid w:val="006779E6"/>
    <w:rsid w:val="00681264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1359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1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31A7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5A18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455D"/>
    <w:rsid w:val="00957F1F"/>
    <w:rsid w:val="00960BF0"/>
    <w:rsid w:val="00960D4C"/>
    <w:rsid w:val="0096116E"/>
    <w:rsid w:val="0096193A"/>
    <w:rsid w:val="00961F12"/>
    <w:rsid w:val="009657F5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089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3F05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4D3"/>
    <w:rsid w:val="00AC0900"/>
    <w:rsid w:val="00AC2EF6"/>
    <w:rsid w:val="00AC458F"/>
    <w:rsid w:val="00AC47E1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A784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BB2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6BE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3D15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3756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2BA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29E0"/>
    <w:rsid w:val="00D05414"/>
    <w:rsid w:val="00D05C72"/>
    <w:rsid w:val="00D1693F"/>
    <w:rsid w:val="00D200AF"/>
    <w:rsid w:val="00D20D7D"/>
    <w:rsid w:val="00D22E02"/>
    <w:rsid w:val="00D2615B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6440"/>
    <w:rsid w:val="00D67A33"/>
    <w:rsid w:val="00D70FDD"/>
    <w:rsid w:val="00D7403F"/>
    <w:rsid w:val="00D75364"/>
    <w:rsid w:val="00D811A7"/>
    <w:rsid w:val="00D819F4"/>
    <w:rsid w:val="00D82B2D"/>
    <w:rsid w:val="00D86CA5"/>
    <w:rsid w:val="00D86EC3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2A0C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7164F"/>
    <w:rsid w:val="00E825E1"/>
    <w:rsid w:val="00E83938"/>
    <w:rsid w:val="00E84171"/>
    <w:rsid w:val="00E87E60"/>
    <w:rsid w:val="00E94557"/>
    <w:rsid w:val="00E95163"/>
    <w:rsid w:val="00E96206"/>
    <w:rsid w:val="00EA2A77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3849"/>
    <w:rsid w:val="00ED449C"/>
    <w:rsid w:val="00ED62D1"/>
    <w:rsid w:val="00ED706D"/>
    <w:rsid w:val="00EE1829"/>
    <w:rsid w:val="00EE2CCF"/>
    <w:rsid w:val="00EE2E54"/>
    <w:rsid w:val="00EE3EB5"/>
    <w:rsid w:val="00EE404B"/>
    <w:rsid w:val="00EE76F7"/>
    <w:rsid w:val="00EF3A81"/>
    <w:rsid w:val="00EF75ED"/>
    <w:rsid w:val="00F04B04"/>
    <w:rsid w:val="00F0704F"/>
    <w:rsid w:val="00F103FB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2A16"/>
    <w:rsid w:val="00F36DD4"/>
    <w:rsid w:val="00F37709"/>
    <w:rsid w:val="00F4092F"/>
    <w:rsid w:val="00F40949"/>
    <w:rsid w:val="00F427F6"/>
    <w:rsid w:val="00F43D84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126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A6057"/>
    <w:rsid w:val="00FA6C5B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SMALiaisons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ari.melander@telekom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100804"/>
    <w:rsid w:val="00122675"/>
    <w:rsid w:val="0013461E"/>
    <w:rsid w:val="00164C78"/>
    <w:rsid w:val="001B7BB1"/>
    <w:rsid w:val="00206CB8"/>
    <w:rsid w:val="002469C5"/>
    <w:rsid w:val="002B4553"/>
    <w:rsid w:val="002F1875"/>
    <w:rsid w:val="0030314A"/>
    <w:rsid w:val="00314D9C"/>
    <w:rsid w:val="00341C23"/>
    <w:rsid w:val="00344855"/>
    <w:rsid w:val="003547FB"/>
    <w:rsid w:val="00355305"/>
    <w:rsid w:val="003B4386"/>
    <w:rsid w:val="003D5723"/>
    <w:rsid w:val="003E05F2"/>
    <w:rsid w:val="00412B40"/>
    <w:rsid w:val="004C6A16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6D7414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161C1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2021-04-14T23:00:00Z</GSMAMeetingDate>
    <GSMADocumentOwner xmlns="ADEDD60E-22E2-4049-BE99-80A2BB237DD5">
      <UserInfo>
        <DisplayName>Alessio Casati (Nokia)</DisplayName>
        <AccountId>34865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2021-04-07T08:23:21+00:00</GSMADocumentCreatedDate>
    <GSMAMeetingNameAndNumber xmlns="ADEDD60E-22E2-4049-BE99-80A2BB237DD5">
      <Url>https://infocentre2.gsma.com/gp/wg/IR/5JA/Lists/Calendar/DispForm.aspx?ID=20</Url>
      <Description>5GJA#16 a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reply to 3GPP SA5 on Network Slice EE KPIs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5GJA#16 a</GSMAMeetingNameAndNumberText>
    <GSMAMeetingItemNumber xmlns="ADEDD60E-22E2-4049-BE99-80A2BB237DD5">5GJA#16 a Doc 112</GSMAMeetingItemNumber>
    <GSMADocumentNumber xmlns="ADEDD60E-22E2-4049-BE99-80A2BB237DD5" xsi:nil="true"/>
    <GSMAMeetingLocation xmlns="ADEDD60E-22E2-4049-BE99-80A2BB237DD5">BlueJeans</GSMAMeetingLocation>
    <GSMARelatedDiscussion xmlns="ADEDD60E-22E2-4049-BE99-80A2BB237DD5">
      <Url xsi:nil="true"/>
      <Description xsi:nil="true"/>
    </GSMARelatedDiscussion>
    <_dlc_DocId xmlns="54cf9ea2-8b24-4a35-a789-c10402c86061">INFO-4776-853</_dlc_DocId>
    <_dlc_DocIdUrl xmlns="54cf9ea2-8b24-4a35-a789-c10402c86061">
      <Url>https://infocentre2.gsma.com/gp/wg/IR/5JA/_layouts/DocIdRedir.aspx?ID=INFO-4776-853</Url>
      <Description>INFO-4776-853</Description>
    </_dlc_DocIdUrl>
    <GSMAMeetingNameAndNumberLocal xmlns="ADEDD60E-22E2-4049-BE99-80A2BB237DD5">
      <Url>https://infocentre2.gsma.com/gp/wg/IR/5JA/Lists/Calendar/DispForm.aspx?ID=20</Url>
      <Description>5GJA#16 a</Description>
    </GSMAMeetingNameAndNumberLocal>
    <GSMAMeetingItemNumberLocal xmlns="ADEDD60E-22E2-4049-BE99-80A2BB237DD5">5GJA#16 a Doc 112</GSMAMeetingItemNumberLoca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54cf9ea2-8b24-4a35-a789-c10402c86061"/>
    <ds:schemaRef ds:uri="http://schemas.microsoft.com/office/2006/metadata/properties"/>
    <ds:schemaRef ds:uri="http://purl.org/dc/terms/"/>
    <ds:schemaRef ds:uri="ADEDD60E-22E2-4049-BE99-80A2BB237DD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DF4DD8D-9F91-455B-A885-3BA09CEE60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B84790-5363-49D9-AB9D-DD90781853E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9919967-B4C1-41C1-9E4E-43B2BE2CF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2</Pages>
  <Words>241</Words>
  <Characters>1239</Characters>
  <Application>Microsoft Office Word</Application>
  <DocSecurity>0</DocSecurity>
  <Lines>22</Lines>
  <Paragraphs>15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to SA5 on Service Categories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1465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SA5 on Service Categories</dc:title>
  <dc:creator>Dalluege, Stefan, Vodafone DE</dc:creator>
  <cp:lastModifiedBy>23.503_CR0568R1_(Rel-17)_MPS2</cp:lastModifiedBy>
  <cp:revision>2</cp:revision>
  <cp:lastPrinted>2006-09-14T07:39:00Z</cp:lastPrinted>
  <dcterms:created xsi:type="dcterms:W3CDTF">2021-05-03T13:09:00Z</dcterms:created>
  <dcterms:modified xsi:type="dcterms:W3CDTF">2021-05-03T13:09:00Z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c740fc11-9cc3-4139-bb2f-1c4ec48a1f71</vt:lpwstr>
  </property>
</Properties>
</file>